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DD128" w14:textId="0461331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0372E8">
        <w:t>54</w:t>
      </w:r>
      <w:r w:rsidR="00BA5C59">
        <w:t>152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0CD0A106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3C0DD2EF" w14:textId="3C3D1F62" w:rsidR="00E710D3" w:rsidRPr="00E710D3" w:rsidRDefault="001C1F7B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C53E43915872418883FE80116E6A95E3"/>
                </w:placeholder>
                <w15:appearance w15:val="hidden"/>
              </w:sdtPr>
              <w:sdtEndPr/>
              <w:sdtContent>
                <w:r w:rsidR="00BA5C59" w:rsidRPr="00BA5C59">
                  <w:rPr>
                    <w:b/>
                    <w:caps/>
                    <w:szCs w:val="20"/>
                  </w:rPr>
                  <w:t>APPLICATION OF OLSEN ESTATES PROPERTY OWNER'S ASSOCIATION FOR A CLASS D RATE ADJUSTMENT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559DF1B2" w14:textId="77777777" w:rsidR="000372E8" w:rsidRDefault="000372E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B2F17EF" w14:textId="69753642" w:rsidR="000372E8" w:rsidRDefault="000372E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AE6034F" w14:textId="58B62DE6" w:rsidR="00DA790F" w:rsidRPr="008647EB" w:rsidRDefault="000372E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519AFC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57993C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427FAE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ABE0C64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7EE2E6C" w14:textId="77777777" w:rsidR="00DA790F" w:rsidRPr="008647EB" w:rsidRDefault="005B5769" w:rsidP="008C04AB">
      <w:pPr>
        <w:pStyle w:val="CaseCaption"/>
      </w:pPr>
      <w:r w:rsidRPr="005B5769">
        <w:t>COMMISSION STAFF’S RECOMMENDATION ON ADMINISTRATIVE COMPLETENESS AND FINAL DISPOSITION</w:t>
      </w:r>
    </w:p>
    <w:p w14:paraId="7777B3C2" w14:textId="4CAA8F30" w:rsidR="005B5769" w:rsidRDefault="005B5769" w:rsidP="005B5769">
      <w:pPr>
        <w:pStyle w:val="Paragraph"/>
        <w:rPr>
          <w:iCs/>
        </w:rPr>
      </w:pPr>
      <w:r w:rsidRPr="000372E8">
        <w:rPr>
          <w:iCs/>
        </w:rPr>
        <w:t xml:space="preserve">On </w:t>
      </w:r>
      <w:r w:rsidR="000372E8" w:rsidRPr="000372E8">
        <w:rPr>
          <w:iCs/>
        </w:rPr>
        <w:t xml:space="preserve">September </w:t>
      </w:r>
      <w:r w:rsidR="00BA5C59">
        <w:rPr>
          <w:iCs/>
        </w:rPr>
        <w:t>2</w:t>
      </w:r>
      <w:r w:rsidR="000372E8" w:rsidRPr="000372E8">
        <w:rPr>
          <w:iCs/>
        </w:rPr>
        <w:t>7, 2022</w:t>
      </w:r>
      <w:r w:rsidRPr="000372E8">
        <w:rPr>
          <w:iCs/>
        </w:rPr>
        <w:t xml:space="preserve">, </w:t>
      </w:r>
      <w:r w:rsidR="00BA5C59">
        <w:rPr>
          <w:iCs/>
        </w:rPr>
        <w:t>Ol</w:t>
      </w:r>
      <w:r w:rsidR="004211F2">
        <w:rPr>
          <w:iCs/>
        </w:rPr>
        <w:t>s</w:t>
      </w:r>
      <w:r w:rsidR="00BA5C59">
        <w:rPr>
          <w:iCs/>
        </w:rPr>
        <w:t>en</w:t>
      </w:r>
      <w:r w:rsidR="000372E8" w:rsidRPr="000372E8">
        <w:rPr>
          <w:iCs/>
        </w:rPr>
        <w:t xml:space="preserve"> Estates </w:t>
      </w:r>
      <w:r w:rsidR="00BA5C59">
        <w:rPr>
          <w:iCs/>
        </w:rPr>
        <w:t>Property Owner’s Association</w:t>
      </w:r>
      <w:r w:rsidRPr="000372E8">
        <w:rPr>
          <w:iCs/>
        </w:rPr>
        <w:t xml:space="preserve"> (</w:t>
      </w:r>
      <w:r w:rsidR="00BA5C59">
        <w:rPr>
          <w:iCs/>
        </w:rPr>
        <w:t>Ol</w:t>
      </w:r>
      <w:r w:rsidR="004211F2">
        <w:rPr>
          <w:iCs/>
        </w:rPr>
        <w:t>s</w:t>
      </w:r>
      <w:r w:rsidR="00BA5C59">
        <w:rPr>
          <w:iCs/>
        </w:rPr>
        <w:t>en Estates</w:t>
      </w:r>
      <w:r w:rsidRPr="000372E8">
        <w:rPr>
          <w:iCs/>
        </w:rPr>
        <w:t xml:space="preserve">) filed an application for a Class D rate adjustment under Texas Water Code (TWC) § 13.1872 and 16 Texas Administrative Code (TAC) § 24.49. </w:t>
      </w:r>
      <w:r w:rsidR="00BA5C59">
        <w:rPr>
          <w:iCs/>
        </w:rPr>
        <w:t>Ol</w:t>
      </w:r>
      <w:r w:rsidR="00923126">
        <w:rPr>
          <w:iCs/>
        </w:rPr>
        <w:t>s</w:t>
      </w:r>
      <w:r w:rsidR="00BA5C59">
        <w:rPr>
          <w:iCs/>
        </w:rPr>
        <w:t>en Estates</w:t>
      </w:r>
      <w:r w:rsidRPr="000372E8">
        <w:rPr>
          <w:iCs/>
        </w:rPr>
        <w:t xml:space="preserve"> holds water Certificate and Convenience and Necessity (CCN) No. </w:t>
      </w:r>
      <w:r w:rsidR="000372E8" w:rsidRPr="000372E8">
        <w:rPr>
          <w:iCs/>
        </w:rPr>
        <w:t>1</w:t>
      </w:r>
      <w:r w:rsidR="00BA5C59">
        <w:rPr>
          <w:iCs/>
        </w:rPr>
        <w:t>3160</w:t>
      </w:r>
      <w:r w:rsidR="000372E8" w:rsidRPr="000372E8">
        <w:rPr>
          <w:iCs/>
        </w:rPr>
        <w:t xml:space="preserve">. The application indicates there are </w:t>
      </w:r>
      <w:r w:rsidR="00A52C80">
        <w:rPr>
          <w:iCs/>
        </w:rPr>
        <w:t xml:space="preserve">57 </w:t>
      </w:r>
      <w:r w:rsidR="000372E8" w:rsidRPr="000372E8">
        <w:rPr>
          <w:iCs/>
        </w:rPr>
        <w:t>active water connections.</w:t>
      </w:r>
      <w:r w:rsidRPr="000372E8">
        <w:rPr>
          <w:iCs/>
        </w:rPr>
        <w:t xml:space="preserve"> </w:t>
      </w:r>
    </w:p>
    <w:p w14:paraId="4638011A" w14:textId="09E0165B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0372E8">
        <w:rPr>
          <w:iCs/>
        </w:rPr>
        <w:t xml:space="preserve">September </w:t>
      </w:r>
      <w:r w:rsidR="00BA5C59">
        <w:rPr>
          <w:iCs/>
        </w:rPr>
        <w:t>2</w:t>
      </w:r>
      <w:r w:rsidR="000372E8">
        <w:rPr>
          <w:iCs/>
        </w:rPr>
        <w:t>8, 2022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0372E8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1C34FA">
        <w:t xml:space="preserve">file </w:t>
      </w:r>
      <w:r w:rsidR="000372E8" w:rsidRPr="000372E8">
        <w:t>comments on the administrative completeness of the application and notice</w:t>
      </w:r>
      <w:r>
        <w:t xml:space="preserve"> by </w:t>
      </w:r>
      <w:r w:rsidR="000372E8">
        <w:t xml:space="preserve">October </w:t>
      </w:r>
      <w:r w:rsidR="00BA5C59">
        <w:t>2</w:t>
      </w:r>
      <w:r w:rsidR="000372E8">
        <w:t>7, 2022</w:t>
      </w:r>
      <w:r>
        <w:t>. Therefore, this pleading is timely filed.</w:t>
      </w:r>
    </w:p>
    <w:p w14:paraId="6D8F2460" w14:textId="77777777" w:rsidR="005B5769" w:rsidRDefault="005B5769" w:rsidP="005B5769">
      <w:pPr>
        <w:pStyle w:val="Heading1"/>
        <w:tabs>
          <w:tab w:val="clear" w:pos="1440"/>
          <w:tab w:val="left" w:pos="0"/>
        </w:tabs>
        <w:ind w:left="0"/>
      </w:pPr>
      <w:r>
        <w:t>ADMINISTRATIVE COMPLETENESS</w:t>
      </w:r>
    </w:p>
    <w:p w14:paraId="589AA2CD" w14:textId="6C389180" w:rsidR="001E705A" w:rsidRPr="00677BD9" w:rsidRDefault="001E705A" w:rsidP="001E705A">
      <w:pPr>
        <w:pStyle w:val="Paragraph"/>
      </w:pPr>
      <w:r w:rsidRPr="00677BD9">
        <w:t xml:space="preserve">To date, </w:t>
      </w:r>
      <w:r>
        <w:t>Ol</w:t>
      </w:r>
      <w:r w:rsidR="00673704">
        <w:t>s</w:t>
      </w:r>
      <w:r>
        <w:t>en Estates</w:t>
      </w:r>
      <w:r w:rsidRPr="00677BD9">
        <w:t xml:space="preserve"> has not provided the information </w:t>
      </w:r>
      <w:r>
        <w:t>in response to Staff’s letter of deficiency dated October 7, 2022</w:t>
      </w:r>
      <w:r w:rsidRPr="00677BD9">
        <w:t xml:space="preserve">. Therefore, Staff recommends that the application be deemed insufficient for further review. Staff further recommends that </w:t>
      </w:r>
      <w:r>
        <w:t>Ol</w:t>
      </w:r>
      <w:r w:rsidR="001C1F7B">
        <w:t>s</w:t>
      </w:r>
      <w:r>
        <w:t>en Estates</w:t>
      </w:r>
      <w:r w:rsidRPr="00677BD9">
        <w:t xml:space="preserve"> be ordered to file the information identified in the letter by </w:t>
      </w:r>
      <w:r>
        <w:t>November 10</w:t>
      </w:r>
      <w:r w:rsidRPr="00677BD9">
        <w:t>, 2022</w:t>
      </w:r>
      <w:r>
        <w:t>,</w:t>
      </w:r>
      <w:r w:rsidRPr="00677BD9">
        <w:t xml:space="preserve"> and that Staff be given a deadline of </w:t>
      </w:r>
      <w:r>
        <w:t>November 29</w:t>
      </w:r>
      <w:r w:rsidRPr="00677BD9">
        <w:t>, 2022</w:t>
      </w:r>
      <w:r>
        <w:t>,</w:t>
      </w:r>
      <w:r w:rsidRPr="00677BD9">
        <w:t xml:space="preserve"> to file a supplemental recommendation on the administrative completeness of the application and notice.</w:t>
      </w:r>
    </w:p>
    <w:p w14:paraId="3F6481E4" w14:textId="77777777" w:rsidR="001E705A" w:rsidRPr="00677BD9" w:rsidRDefault="001E705A" w:rsidP="001E705A">
      <w:pPr>
        <w:pStyle w:val="Heading1"/>
        <w:tabs>
          <w:tab w:val="num" w:pos="1440"/>
        </w:tabs>
        <w:spacing w:after="120"/>
        <w:ind w:hanging="720"/>
      </w:pPr>
      <w:r w:rsidRPr="00677BD9">
        <w:t>CONCLUSION</w:t>
      </w:r>
    </w:p>
    <w:p w14:paraId="0DD7E57E" w14:textId="79D27690" w:rsidR="001E705A" w:rsidRPr="00677BD9" w:rsidRDefault="001E705A" w:rsidP="001E705A">
      <w:pPr>
        <w:pStyle w:val="Paragraph"/>
      </w:pPr>
      <w:r w:rsidRPr="00677BD9">
        <w:t xml:space="preserve">For the reasons detailed above, Staff recommends that the application be found administratively incomplete and that </w:t>
      </w:r>
      <w:r>
        <w:t>Ol</w:t>
      </w:r>
      <w:r w:rsidR="00C07093">
        <w:t>s</w:t>
      </w:r>
      <w:r>
        <w:t>en Estates</w:t>
      </w:r>
      <w:r w:rsidRPr="00677BD9">
        <w:t xml:space="preserve"> be ordered to file supplemental information to cure the deficiencies in the application by </w:t>
      </w:r>
      <w:r>
        <w:t>November 10</w:t>
      </w:r>
      <w:r w:rsidRPr="00677BD9">
        <w:t>, 2022. Staff respectfully requests the entry of an order consistent with these recommendations.</w:t>
      </w:r>
    </w:p>
    <w:p w14:paraId="22265DDB" w14:textId="4B666276" w:rsidR="005B5769" w:rsidRDefault="005B5769" w:rsidP="005B5769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73704">
        <w:rPr>
          <w:noProof/>
        </w:rPr>
        <w:t>October 27, 2022</w:t>
      </w:r>
      <w:r>
        <w:fldChar w:fldCharType="end"/>
      </w:r>
    </w:p>
    <w:p w14:paraId="34EB70BA" w14:textId="77777777" w:rsidR="005B5769" w:rsidRDefault="005B5769" w:rsidP="005B5769">
      <w:pPr>
        <w:pStyle w:val="Paragraph"/>
        <w:keepNext/>
        <w:ind w:firstLine="0"/>
      </w:pPr>
    </w:p>
    <w:p w14:paraId="47506510" w14:textId="77777777" w:rsidR="005B5769" w:rsidRPr="00BF12B1" w:rsidRDefault="005B5769" w:rsidP="005B5769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241FA51" w14:textId="77777777" w:rsidR="005B5769" w:rsidRPr="00BF12B1" w:rsidRDefault="005B5769" w:rsidP="005B5769">
      <w:pPr>
        <w:keepNext/>
        <w:spacing w:after="0" w:line="240" w:lineRule="auto"/>
        <w:ind w:left="4320" w:firstLine="0"/>
      </w:pPr>
    </w:p>
    <w:p w14:paraId="682CD7A8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1B5A26F8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6C95B0E3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</w:p>
    <w:p w14:paraId="45AFE887" w14:textId="77777777" w:rsidR="005B5769" w:rsidRPr="00BF12B1" w:rsidRDefault="005B5769" w:rsidP="005B576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F12B1">
        <w:t>Keith Rogas</w:t>
      </w:r>
    </w:p>
    <w:p w14:paraId="08786AD3" w14:textId="77777777" w:rsidR="005B5769" w:rsidRPr="00BF12B1" w:rsidRDefault="005B5769" w:rsidP="005B5769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0EA6C3B9" w14:textId="77777777" w:rsidR="005B5769" w:rsidRPr="00BF12B1" w:rsidRDefault="005B5769" w:rsidP="005B5769">
      <w:pPr>
        <w:keepNext/>
        <w:spacing w:after="0" w:line="240" w:lineRule="auto"/>
        <w:ind w:left="4320" w:firstLine="0"/>
        <w:jc w:val="left"/>
      </w:pPr>
    </w:p>
    <w:p w14:paraId="3604570B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Sneha Patel</w:t>
      </w:r>
    </w:p>
    <w:p w14:paraId="5F8C1570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Managing Attorney</w:t>
      </w:r>
    </w:p>
    <w:p w14:paraId="1C1F5EBA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</w:p>
    <w:p w14:paraId="7A81D4C4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u w:val="single"/>
        </w:rPr>
        <w:t>/s/ Bradley Reynolds</w:t>
      </w:r>
      <w:r w:rsidRPr="00DF6028">
        <w:rPr>
          <w:u w:val="single"/>
        </w:rPr>
        <w:tab/>
      </w:r>
      <w:r w:rsidRPr="00DF6028">
        <w:rPr>
          <w:u w:val="single"/>
        </w:rPr>
        <w:tab/>
      </w:r>
      <w:r w:rsidRPr="00DF6028">
        <w:rPr>
          <w:snapToGrid w:val="0"/>
        </w:rPr>
        <w:t xml:space="preserve"> </w:t>
      </w:r>
    </w:p>
    <w:p w14:paraId="61CC632E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Bradley Reynolds</w:t>
      </w:r>
    </w:p>
    <w:p w14:paraId="7905BED7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 xml:space="preserve">State Bar No. </w:t>
      </w:r>
      <w:r w:rsidRPr="00DF6028">
        <w:t>24125839</w:t>
      </w:r>
    </w:p>
    <w:p w14:paraId="6C7723DB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1701 N. Congress Ave.</w:t>
      </w:r>
    </w:p>
    <w:p w14:paraId="31A77C2D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P.O. Box 13326</w:t>
      </w:r>
    </w:p>
    <w:p w14:paraId="01538851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Austin, Texas 78711-3326</w:t>
      </w:r>
    </w:p>
    <w:p w14:paraId="7CA14737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(512) 936-7307</w:t>
      </w:r>
    </w:p>
    <w:p w14:paraId="5236073C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(512) 936-7268 (Fax)</w:t>
      </w:r>
    </w:p>
    <w:p w14:paraId="7DC070B8" w14:textId="77777777" w:rsidR="00525FC4" w:rsidRDefault="00525FC4" w:rsidP="00525FC4">
      <w:pPr>
        <w:keepNext/>
        <w:spacing w:after="0" w:line="240" w:lineRule="auto"/>
        <w:ind w:left="2250" w:firstLine="0"/>
        <w:jc w:val="center"/>
      </w:pPr>
      <w:r w:rsidRPr="00DF6028">
        <w:t xml:space="preserve">Brad.Reynolds@puc.texas.gov </w:t>
      </w:r>
    </w:p>
    <w:p w14:paraId="05388445" w14:textId="77777777" w:rsidR="0059201D" w:rsidRPr="0051021C" w:rsidRDefault="0059201D" w:rsidP="0051021C">
      <w:pPr>
        <w:pStyle w:val="Paragraph"/>
      </w:pPr>
    </w:p>
    <w:p w14:paraId="6436FAA5" w14:textId="226CBF83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0372E8" w:rsidRPr="00EF7381">
        <w:t>Docket</w:t>
      </w:r>
      <w:r w:rsidR="000372E8" w:rsidRPr="00D92C94">
        <w:t xml:space="preserve"> No</w:t>
      </w:r>
      <w:r w:rsidR="000372E8" w:rsidRPr="008647EB">
        <w:t>.</w:t>
      </w:r>
      <w:r w:rsidR="000372E8">
        <w:t xml:space="preserve"> 54</w:t>
      </w:r>
      <w:r w:rsidR="00BA5C59">
        <w:t>152</w:t>
      </w:r>
      <w:r w:rsidR="000372E8" w:rsidRPr="000372E8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2C3A72E5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595684B2" w14:textId="10D9A27D" w:rsidR="00DA790F" w:rsidRPr="008647EB" w:rsidRDefault="00DA790F" w:rsidP="00062B66">
      <w:pPr>
        <w:pStyle w:val="Paragraph"/>
        <w:keepNext/>
        <w:ind w:firstLine="0"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062B66">
        <w:fldChar w:fldCharType="begin"/>
      </w:r>
      <w:r w:rsidR="00062B66">
        <w:instrText xml:space="preserve"> DATE \@ "MMMM d, yyyy" </w:instrText>
      </w:r>
      <w:r w:rsidR="00062B66">
        <w:fldChar w:fldCharType="separate"/>
      </w:r>
      <w:r w:rsidR="00673704">
        <w:rPr>
          <w:noProof/>
        </w:rPr>
        <w:t>October 27, 2022</w:t>
      </w:r>
      <w:r w:rsidR="00062B66">
        <w:fldChar w:fldCharType="end"/>
      </w:r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672D81C5" w14:textId="77777777" w:rsidR="005B5769" w:rsidRDefault="005B5769" w:rsidP="005B5769">
      <w:pPr>
        <w:keepNext/>
        <w:spacing w:after="0" w:line="240" w:lineRule="auto"/>
        <w:ind w:left="4320" w:firstLine="0"/>
        <w:rPr>
          <w:u w:val="single"/>
        </w:rPr>
      </w:pPr>
    </w:p>
    <w:p w14:paraId="3AA6462B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u w:val="single"/>
        </w:rPr>
        <w:t>/s/ Bradley Reynolds</w:t>
      </w:r>
      <w:r w:rsidRPr="00DF6028">
        <w:rPr>
          <w:u w:val="single"/>
        </w:rPr>
        <w:tab/>
      </w:r>
      <w:r w:rsidRPr="00DF6028">
        <w:rPr>
          <w:u w:val="single"/>
        </w:rPr>
        <w:tab/>
      </w:r>
      <w:r w:rsidRPr="00DF6028">
        <w:rPr>
          <w:snapToGrid w:val="0"/>
        </w:rPr>
        <w:t xml:space="preserve"> </w:t>
      </w:r>
    </w:p>
    <w:p w14:paraId="17DEAA41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Bradley Reynolds</w:t>
      </w:r>
    </w:p>
    <w:p w14:paraId="2602CBCA" w14:textId="77777777" w:rsidR="00DA790F" w:rsidRPr="00893EAC" w:rsidRDefault="00DA790F" w:rsidP="005B5769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67973" w14:textId="77777777" w:rsidR="00667D80" w:rsidRDefault="00667D80">
      <w:pPr>
        <w:spacing w:after="0" w:line="240" w:lineRule="auto"/>
      </w:pPr>
      <w:r>
        <w:separator/>
      </w:r>
    </w:p>
  </w:endnote>
  <w:endnote w:type="continuationSeparator" w:id="0">
    <w:p w14:paraId="611BF360" w14:textId="77777777" w:rsidR="00667D80" w:rsidRDefault="00667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809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F3C9C5" w14:textId="77777777" w:rsidR="00071BFA" w:rsidRDefault="00071BFA" w:rsidP="008016FB">
    <w:pPr>
      <w:pStyle w:val="Footer"/>
    </w:pPr>
  </w:p>
  <w:p w14:paraId="5B9044C9" w14:textId="77777777" w:rsidR="00071BFA" w:rsidRDefault="00071BFA" w:rsidP="008016FB"/>
  <w:p w14:paraId="48ABB20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BBAC" w14:textId="77777777" w:rsidR="000372E8" w:rsidRDefault="000372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77DF" w14:textId="77777777" w:rsidR="000372E8" w:rsidRDefault="000372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C2D57" w14:textId="77777777" w:rsidR="00667D80" w:rsidRDefault="00667D80">
      <w:pPr>
        <w:spacing w:after="0" w:line="240" w:lineRule="auto"/>
      </w:pPr>
      <w:r>
        <w:separator/>
      </w:r>
    </w:p>
  </w:footnote>
  <w:footnote w:type="continuationSeparator" w:id="0">
    <w:p w14:paraId="4B599C66" w14:textId="77777777" w:rsidR="00667D80" w:rsidRDefault="00667D80">
      <w:pPr>
        <w:spacing w:after="0" w:line="240" w:lineRule="auto"/>
      </w:pPr>
      <w:r>
        <w:continuationSeparator/>
      </w:r>
    </w:p>
  </w:footnote>
  <w:footnote w:type="continuationNotice" w:id="1">
    <w:p w14:paraId="587F0767" w14:textId="77777777" w:rsidR="00667D80" w:rsidRDefault="00667D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562A" w14:textId="77777777" w:rsidR="000372E8" w:rsidRDefault="000372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9B57C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69009" w14:textId="77777777" w:rsidR="000372E8" w:rsidRDefault="000372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2E8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372E8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2B66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429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1F7B"/>
    <w:rsid w:val="001C28A6"/>
    <w:rsid w:val="001C3000"/>
    <w:rsid w:val="001C34FA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05A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662A1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11F2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25FC4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171D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5769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67D80"/>
    <w:rsid w:val="00670549"/>
    <w:rsid w:val="00672B9B"/>
    <w:rsid w:val="00673704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3193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3126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C80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5C59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093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8614DF"/>
  <w15:chartTrackingRefBased/>
  <w15:docId w15:val="{F5D42D5E-967A-49BF-B3A4-97FB7623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0D42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42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D429D"/>
  </w:style>
  <w:style w:type="paragraph" w:styleId="CommentSubject">
    <w:name w:val="annotation subject"/>
    <w:basedOn w:val="CommentText"/>
    <w:next w:val="CommentText"/>
    <w:link w:val="CommentSubjectChar"/>
    <w:rsid w:val="000D4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42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Class%20D%20suff%20and%20final%20-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53E43915872418883FE80116E6A9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87E70-DFF4-4D19-BE77-33BC2532545C}"/>
      </w:docPartPr>
      <w:docPartBody>
        <w:p w:rsidR="006D2E80" w:rsidRDefault="00431399">
          <w:pPr>
            <w:pStyle w:val="C53E43915872418883FE80116E6A95E3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399"/>
    <w:rsid w:val="00431399"/>
    <w:rsid w:val="005431C5"/>
    <w:rsid w:val="006D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1399"/>
    <w:rPr>
      <w:color w:val="808080"/>
    </w:rPr>
  </w:style>
  <w:style w:type="paragraph" w:customStyle="1" w:styleId="C53E43915872418883FE80116E6A95E3">
    <w:name w:val="C53E43915872418883FE80116E6A95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2022-10-25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 D suff and final -AUTO</Template>
  <TotalTime>4</TotalTime>
  <Pages>2</Pages>
  <Words>366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54043 Staff</vt:lpstr>
    </vt:vector>
  </TitlesOfParts>
  <Manager/>
  <Company>Public Utility Commission of Texas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54043 Staff</dc:title>
  <dc:subject/>
  <dc:creator>Floyd.Walker@puc.texas.gov</dc:creator>
  <cp:keywords>pleading</cp:keywords>
  <dc:description>Commission Staff’s</dc:description>
  <cp:lastModifiedBy>Brad Reynolds</cp:lastModifiedBy>
  <cp:revision>9</cp:revision>
  <cp:lastPrinted>2006-01-30T16:46:00Z</cp:lastPrinted>
  <dcterms:created xsi:type="dcterms:W3CDTF">2022-10-26T18:28:00Z</dcterms:created>
  <dcterms:modified xsi:type="dcterms:W3CDTF">2022-10-27T16:19:00Z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54152</vt:r8>
  </property>
  <property fmtid="{D5CDD505-2E9C-101B-9397-08002B2CF9AE}" pid="3" name="DocStyle" linkTarget="DocumentStyle">
    <vt:lpwstr>APPLICATION OF OLSEN ESTATES PROPERTY OWNER'S ASSOCIATION FOR A CLASS D RATE ADJUSTMENT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54152 </vt:lpwstr>
  </property>
  <property fmtid="{D5CDD505-2E9C-101B-9397-08002B2CF9AE}" pid="6" name="Control Number" linkTarget="DocNo">
    <vt:r8>54152</vt:r8>
  </property>
</Properties>
</file>